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630B" w:rsidRPr="00CB298C" w:rsidRDefault="0075630B" w:rsidP="00C86A57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 9</w:t>
      </w:r>
    </w:p>
    <w:p w:rsidR="0075630B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 xml:space="preserve">к Учетной политике Администрации </w:t>
      </w:r>
    </w:p>
    <w:p w:rsidR="0075630B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Приупское Киреевского района</w:t>
      </w:r>
    </w:p>
    <w:p w:rsidR="0075630B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для целей бухгалтерского (бюджетного) учета</w:t>
      </w:r>
    </w:p>
    <w:p w:rsidR="0075630B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Распоряжению 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35 от 13 июня 2017 года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УТВЕРЖДАЮ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</w:t>
      </w:r>
      <w:r w:rsidRPr="00CB298C">
        <w:rPr>
          <w:rFonts w:ascii="Times New Roman" w:hAnsi="Times New Roman" w:cs="Times New Roman"/>
          <w:sz w:val="28"/>
          <w:szCs w:val="28"/>
        </w:rPr>
        <w:t xml:space="preserve"> Администрации 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м.о.Приупское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Шевченко Ю.Н..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"___" _____________ 20__ г.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b/>
          <w:bCs/>
          <w:sz w:val="28"/>
          <w:szCs w:val="28"/>
        </w:rPr>
        <w:t>АКТ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b/>
          <w:bCs/>
          <w:sz w:val="28"/>
          <w:szCs w:val="28"/>
        </w:rPr>
        <w:t>выполненных работ (оказанных услуг)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i/>
          <w:iCs/>
          <w:sz w:val="28"/>
          <w:szCs w:val="28"/>
        </w:rPr>
        <w:t>(наименование учреждения)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Заказчик: 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Подрядчик (Исполнитель): 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6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2268"/>
        <w:gridCol w:w="1701"/>
        <w:gridCol w:w="1701"/>
        <w:gridCol w:w="1985"/>
        <w:gridCol w:w="1418"/>
      </w:tblGrid>
      <w:tr w:rsidR="0075630B" w:rsidRPr="00176F2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N п/п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Наименование работы (услуги)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Цена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Сумма</w:t>
            </w:r>
          </w:p>
        </w:tc>
      </w:tr>
      <w:tr w:rsidR="0075630B" w:rsidRPr="00176F2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67" w:type="dxa"/>
            <w:tcBorders>
              <w:lef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Итого НДС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67" w:type="dxa"/>
            <w:tcBorders>
              <w:left w:val="single" w:sz="4" w:space="0" w:color="auto"/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Всего (с учетом НДС)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Всего выполнено работ (оказано услуг) на сумму: _________________________________ рублей _______ копеек, в том числе НДС ____________________________________ рублей _____ копеек.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Вышеперечисленные работы (услуги) выполнены полностью и в срок. Заказчик претензий по объему, качеству и срокам выполнения работ (оказания услуг) не имеет.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Подрядчик (Исполнитель)                      Заказчик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               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(должность, Ф.И.О., подпись)                 (должность, Ф.И.О., подпись)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Ответственный за оформление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        __________________        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(должность)                  (подпись)            (расшифровка подписи)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Корреспонденция счетов и дата отражения операции в учете: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(заполняется бухгалтерией)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Дебет: 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Кредит: 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6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261"/>
        <w:gridCol w:w="264"/>
        <w:gridCol w:w="264"/>
        <w:gridCol w:w="264"/>
        <w:gridCol w:w="264"/>
        <w:gridCol w:w="264"/>
        <w:gridCol w:w="264"/>
        <w:gridCol w:w="264"/>
        <w:gridCol w:w="1359"/>
        <w:gridCol w:w="261"/>
        <w:gridCol w:w="264"/>
        <w:gridCol w:w="264"/>
        <w:gridCol w:w="264"/>
        <w:gridCol w:w="261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</w:tblGrid>
      <w:tr w:rsidR="0075630B" w:rsidRPr="00176F2E">
        <w:tc>
          <w:tcPr>
            <w:tcW w:w="10326" w:type="dxa"/>
            <w:gridSpan w:val="35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Корреспонденция счетов отражена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6894" w:type="dxa"/>
            <w:gridSpan w:val="22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 журнале операций за</w:t>
            </w:r>
          </w:p>
        </w:tc>
        <w:tc>
          <w:tcPr>
            <w:tcW w:w="3432" w:type="dxa"/>
            <w:gridSpan w:val="1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gridSpan w:val="4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792" w:type="dxa"/>
            <w:gridSpan w:val="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2" w:type="dxa"/>
            <w:gridSpan w:val="3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г.</w:t>
            </w:r>
          </w:p>
        </w:tc>
      </w:tr>
      <w:tr w:rsidR="0075630B" w:rsidRPr="00176F2E"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9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3468" w:type="dxa"/>
            <w:gridSpan w:val="9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Главный</w:t>
            </w:r>
          </w:p>
        </w:tc>
        <w:tc>
          <w:tcPr>
            <w:tcW w:w="3426" w:type="dxa"/>
            <w:gridSpan w:val="1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6" w:type="dxa"/>
            <w:gridSpan w:val="19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3468" w:type="dxa"/>
            <w:gridSpan w:val="9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бухгалтер</w:t>
            </w:r>
          </w:p>
        </w:tc>
        <w:tc>
          <w:tcPr>
            <w:tcW w:w="3426" w:type="dxa"/>
            <w:gridSpan w:val="13"/>
            <w:tcBorders>
              <w:top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(подпись)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6" w:type="dxa"/>
            <w:gridSpan w:val="19"/>
            <w:tcBorders>
              <w:top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(расшифровка подписи)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9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gridSpan w:val="4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МП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25" w:type="dxa"/>
            <w:gridSpan w:val="2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1584" w:type="dxa"/>
            <w:gridSpan w:val="6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4" w:type="dxa"/>
            <w:gridSpan w:val="3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5277" w:type="dxa"/>
            <w:gridSpan w:val="20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gridSpan w:val="4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92" w:type="dxa"/>
            <w:gridSpan w:val="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2" w:type="dxa"/>
            <w:gridSpan w:val="3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УТВЕРЖДАЮ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Default="0075630B" w:rsidP="0047456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 xml:space="preserve">Руководитель Администрации </w:t>
      </w:r>
    </w:p>
    <w:p w:rsidR="0075630B" w:rsidRDefault="0075630B" w:rsidP="0047456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м.о.Приупское</w:t>
      </w:r>
    </w:p>
    <w:p w:rsidR="0075630B" w:rsidRPr="00CB298C" w:rsidRDefault="0075630B" w:rsidP="0047456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Шевченко Ю.Н.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"___" _____________ 20__ г.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    ┌───────────┬─────────────┐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АКТ                  │   Номер   │    Дата     │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о выявленных дефектах оборудования  │ документа │ составления │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    ├───────────┼─────────────┤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    │           │             │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    └───────────┴─────────────┘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(наименование учреждения)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Местонахождение оборудования 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(адрес, здание, сооружение, цех)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Организация-изготовитель 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(наименование)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Организация-поставщик 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(наименование)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1. В процессе ______________________________________________ перечисленного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(осмотра, приема, монтажа, наладки, испытания)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ниже оборудования обнаружены следующие дефекты: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6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2041"/>
        <w:gridCol w:w="1701"/>
        <w:gridCol w:w="964"/>
        <w:gridCol w:w="1814"/>
        <w:gridCol w:w="1985"/>
        <w:gridCol w:w="1985"/>
        <w:gridCol w:w="2098"/>
      </w:tblGrid>
      <w:tr w:rsidR="0075630B" w:rsidRPr="00176F2E">
        <w:tc>
          <w:tcPr>
            <w:tcW w:w="6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Оборудование</w:t>
            </w:r>
          </w:p>
        </w:tc>
        <w:tc>
          <w:tcPr>
            <w:tcW w:w="3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2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Обнаруженные дефекты</w:t>
            </w: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N паспорта или маркировка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Тип, марка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Проектная организация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Изготовления оборудования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Поступления оборудования</w:t>
            </w:r>
          </w:p>
        </w:tc>
        <w:tc>
          <w:tcPr>
            <w:tcW w:w="2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75630B" w:rsidRPr="00CB298C">
          <w:pgSz w:w="16838" w:h="11905" w:orient="landscape"/>
          <w:pgMar w:top="1701" w:right="1134" w:bottom="850" w:left="1134" w:header="0" w:footer="0" w:gutter="0"/>
          <w:cols w:space="720"/>
          <w:noEndnote/>
        </w:sect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2. Для устранения выявленных дефектов необходимо: 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(подробно указываются мероприятия или работы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по устранению выявленных дефектов,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</w:t>
      </w:r>
      <w:r w:rsidRPr="00CB298C">
        <w:rPr>
          <w:rFonts w:ascii="Courier New" w:hAnsi="Courier New" w:cs="Courier New"/>
          <w:i/>
          <w:iCs/>
          <w:sz w:val="20"/>
          <w:szCs w:val="20"/>
        </w:rPr>
        <w:t>исполнители и сроки исполнения)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Члены комиссии 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(должность, Ф.И.О., подпись)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(должность, Ф.И.О., подпись)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(должность, Ф.И.О., подпись)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____________________________________________________________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                          (должность, Ф.И.О., подпись)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Акт составил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>____________________        __________________        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0"/>
          <w:szCs w:val="20"/>
        </w:rPr>
      </w:pPr>
      <w:r w:rsidRPr="00CB298C">
        <w:rPr>
          <w:rFonts w:ascii="Courier New" w:hAnsi="Courier New" w:cs="Courier New"/>
          <w:sz w:val="20"/>
          <w:szCs w:val="20"/>
        </w:rPr>
        <w:t xml:space="preserve">    (должность)                  (подпись)            (расшифровка подписи)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Корреспонденция счетов и дата отражения операции в учете: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(заполняется бухгалтерией)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Дебет: _______________________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98C">
        <w:rPr>
          <w:rFonts w:ascii="Times New Roman" w:hAnsi="Times New Roman" w:cs="Times New Roman"/>
          <w:sz w:val="28"/>
          <w:szCs w:val="28"/>
        </w:rPr>
        <w:t>Кредит: ______________________</w:t>
      </w: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75630B" w:rsidRPr="00CB298C">
          <w:pgSz w:w="11905" w:h="16838"/>
          <w:pgMar w:top="1134" w:right="850" w:bottom="1134" w:left="1701" w:header="0" w:footer="0" w:gutter="0"/>
          <w:cols w:space="720"/>
          <w:noEndnote/>
        </w:sectPr>
      </w:pPr>
    </w:p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6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261"/>
        <w:gridCol w:w="264"/>
        <w:gridCol w:w="264"/>
        <w:gridCol w:w="264"/>
        <w:gridCol w:w="264"/>
        <w:gridCol w:w="264"/>
        <w:gridCol w:w="264"/>
        <w:gridCol w:w="264"/>
        <w:gridCol w:w="1359"/>
        <w:gridCol w:w="261"/>
        <w:gridCol w:w="264"/>
        <w:gridCol w:w="264"/>
        <w:gridCol w:w="264"/>
        <w:gridCol w:w="261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  <w:gridCol w:w="264"/>
      </w:tblGrid>
      <w:tr w:rsidR="0075630B" w:rsidRPr="00176F2E">
        <w:tc>
          <w:tcPr>
            <w:tcW w:w="10326" w:type="dxa"/>
            <w:gridSpan w:val="35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Корреспонденция счетов отражена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6894" w:type="dxa"/>
            <w:gridSpan w:val="22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 журнале операций за</w:t>
            </w:r>
          </w:p>
        </w:tc>
        <w:tc>
          <w:tcPr>
            <w:tcW w:w="3432" w:type="dxa"/>
            <w:gridSpan w:val="1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gridSpan w:val="4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792" w:type="dxa"/>
            <w:gridSpan w:val="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2" w:type="dxa"/>
            <w:gridSpan w:val="3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г.</w:t>
            </w:r>
          </w:p>
        </w:tc>
      </w:tr>
      <w:tr w:rsidR="0075630B" w:rsidRPr="00176F2E"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9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tcBorders>
              <w:top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3468" w:type="dxa"/>
            <w:gridSpan w:val="9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Главный</w:t>
            </w:r>
          </w:p>
        </w:tc>
        <w:tc>
          <w:tcPr>
            <w:tcW w:w="3426" w:type="dxa"/>
            <w:gridSpan w:val="1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6" w:type="dxa"/>
            <w:gridSpan w:val="19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3468" w:type="dxa"/>
            <w:gridSpan w:val="9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Бухгалтер</w:t>
            </w:r>
          </w:p>
        </w:tc>
        <w:tc>
          <w:tcPr>
            <w:tcW w:w="3426" w:type="dxa"/>
            <w:gridSpan w:val="13"/>
            <w:tcBorders>
              <w:top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(подпись)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6" w:type="dxa"/>
            <w:gridSpan w:val="19"/>
            <w:tcBorders>
              <w:top w:val="single" w:sz="4" w:space="0" w:color="auto"/>
            </w:tcBorders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(расшифровка подписи)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9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gridSpan w:val="4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МП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630B" w:rsidRPr="00176F2E">
        <w:tc>
          <w:tcPr>
            <w:tcW w:w="525" w:type="dxa"/>
            <w:gridSpan w:val="2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1584" w:type="dxa"/>
            <w:gridSpan w:val="6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4" w:type="dxa"/>
            <w:gridSpan w:val="3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5277" w:type="dxa"/>
            <w:gridSpan w:val="20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gridSpan w:val="4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92" w:type="dxa"/>
            <w:gridSpan w:val="3"/>
            <w:tcBorders>
              <w:bottom w:val="single" w:sz="4" w:space="0" w:color="auto"/>
            </w:tcBorders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2" w:type="dxa"/>
            <w:gridSpan w:val="3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6F2E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" w:type="dxa"/>
            <w:vAlign w:val="bottom"/>
          </w:tcPr>
          <w:p w:rsidR="0075630B" w:rsidRPr="00176F2E" w:rsidRDefault="0075630B" w:rsidP="00CB29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5630B" w:rsidRPr="00CB298C" w:rsidRDefault="0075630B" w:rsidP="00CB29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75630B" w:rsidRPr="00CB298C">
          <w:pgSz w:w="16838" w:h="11905" w:orient="landscape"/>
          <w:pgMar w:top="1701" w:right="1134" w:bottom="850" w:left="1134" w:header="0" w:footer="0" w:gutter="0"/>
          <w:cols w:space="720"/>
          <w:noEndnote/>
        </w:sectPr>
      </w:pPr>
    </w:p>
    <w:p w:rsidR="0075630B" w:rsidRDefault="0075630B" w:rsidP="00474563">
      <w:pPr>
        <w:autoSpaceDE w:val="0"/>
        <w:autoSpaceDN w:val="0"/>
        <w:adjustRightInd w:val="0"/>
        <w:spacing w:after="0" w:line="240" w:lineRule="auto"/>
        <w:jc w:val="both"/>
      </w:pPr>
      <w:r w:rsidRPr="00BD4897">
        <w:object w:dxaOrig="8985" w:dyaOrig="12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9.25pt;height:633pt" o:ole="">
            <v:imagedata r:id="rId4" o:title=""/>
          </v:shape>
          <o:OLEObject Type="Embed" ProgID="AcroExch.Document.11" ShapeID="_x0000_i1025" DrawAspect="Content" ObjectID="_1559384210" r:id="rId5"/>
        </w:object>
      </w:r>
    </w:p>
    <w:p w:rsidR="0075630B" w:rsidRDefault="0075630B" w:rsidP="00474563">
      <w:pPr>
        <w:autoSpaceDE w:val="0"/>
        <w:autoSpaceDN w:val="0"/>
        <w:adjustRightInd w:val="0"/>
        <w:spacing w:after="0" w:line="240" w:lineRule="auto"/>
        <w:jc w:val="both"/>
      </w:pPr>
      <w:r w:rsidRPr="00BD4897">
        <w:object w:dxaOrig="9015" w:dyaOrig="12690">
          <v:shape id="_x0000_i1026" type="#_x0000_t75" style="width:450.75pt;height:634.5pt" o:ole="">
            <v:imagedata r:id="rId6" o:title=""/>
          </v:shape>
          <o:OLEObject Type="Embed" ProgID="AcroExch.Document.11" ShapeID="_x0000_i1026" DrawAspect="Content" ObjectID="_1559384211" r:id="rId7"/>
        </w:object>
      </w:r>
    </w:p>
    <w:p w:rsidR="0075630B" w:rsidRDefault="0075630B" w:rsidP="00474563">
      <w:pPr>
        <w:autoSpaceDE w:val="0"/>
        <w:autoSpaceDN w:val="0"/>
        <w:adjustRightInd w:val="0"/>
        <w:spacing w:after="0" w:line="240" w:lineRule="auto"/>
        <w:jc w:val="both"/>
      </w:pPr>
      <w:r w:rsidRPr="00BD4897">
        <w:object w:dxaOrig="12660" w:dyaOrig="8985">
          <v:shape id="_x0000_i1027" type="#_x0000_t75" style="width:633pt;height:449.25pt" o:ole="">
            <v:imagedata r:id="rId8" o:title=""/>
          </v:shape>
          <o:OLEObject Type="Embed" ProgID="AcroExch.Document.11" ShapeID="_x0000_i1027" DrawAspect="Content" ObjectID="_1559384212" r:id="rId9"/>
        </w:object>
      </w:r>
      <w:r w:rsidRPr="00BD4897">
        <w:object w:dxaOrig="8955" w:dyaOrig="12645">
          <v:shape id="_x0000_i1028" type="#_x0000_t75" style="width:447.75pt;height:632.25pt" o:ole="">
            <v:imagedata r:id="rId10" o:title=""/>
          </v:shape>
          <o:OLEObject Type="Embed" ProgID="AcroExch.Document.11" ShapeID="_x0000_i1028" DrawAspect="Content" ObjectID="_1559384213" r:id="rId11"/>
        </w:object>
      </w:r>
    </w:p>
    <w:sectPr w:rsidR="0075630B" w:rsidSect="00BD4897">
      <w:pgSz w:w="16838" w:h="11905" w:orient="landscape"/>
      <w:pgMar w:top="1701" w:right="1134" w:bottom="850" w:left="1134" w:header="0" w:footer="0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B298C"/>
    <w:rsid w:val="000765AD"/>
    <w:rsid w:val="001076A9"/>
    <w:rsid w:val="00176F2E"/>
    <w:rsid w:val="002E0276"/>
    <w:rsid w:val="00392A1F"/>
    <w:rsid w:val="003A2903"/>
    <w:rsid w:val="00474563"/>
    <w:rsid w:val="004778C5"/>
    <w:rsid w:val="005C4E2F"/>
    <w:rsid w:val="0075630B"/>
    <w:rsid w:val="009C716A"/>
    <w:rsid w:val="00B16E74"/>
    <w:rsid w:val="00B637C4"/>
    <w:rsid w:val="00BD4897"/>
    <w:rsid w:val="00C86A57"/>
    <w:rsid w:val="00CB29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65AD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23</TotalTime>
  <Pages>10</Pages>
  <Words>804</Words>
  <Characters>4589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6</cp:revision>
  <dcterms:created xsi:type="dcterms:W3CDTF">2016-11-14T18:40:00Z</dcterms:created>
  <dcterms:modified xsi:type="dcterms:W3CDTF">2017-06-19T10:30:00Z</dcterms:modified>
</cp:coreProperties>
</file>